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CAA0E" w14:textId="77777777" w:rsidR="00C4287F" w:rsidRDefault="00C4287F" w:rsidP="00C428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Henry CLERK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3B24DA17" w14:textId="77777777" w:rsidR="00C4287F" w:rsidRDefault="00C4287F" w:rsidP="00C428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0FCF79B4" w14:textId="77777777" w:rsidR="00C4287F" w:rsidRDefault="00C4287F" w:rsidP="00C4287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7C9D99" w14:textId="77777777" w:rsidR="00C4287F" w:rsidRDefault="00C4287F" w:rsidP="00C4287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B6BAB1" w14:textId="77777777" w:rsidR="00C4287F" w:rsidRDefault="00C4287F" w:rsidP="00C4287F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5524F669" w14:textId="77777777" w:rsidR="00C4287F" w:rsidRDefault="00C4287F" w:rsidP="00C4287F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m.1,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060DF962" w14:textId="77777777" w:rsidR="00C4287F" w:rsidRDefault="00C4287F" w:rsidP="00C4287F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6124D2E8" w14:textId="77777777" w:rsidR="00C4287F" w:rsidRDefault="00C4287F" w:rsidP="00C4287F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5CBBF1DC" w14:textId="77777777" w:rsidR="00C4287F" w:rsidRDefault="00C4287F" w:rsidP="00C4287F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313A6E1F" w14:textId="77777777" w:rsidR="00C4287F" w:rsidRDefault="00C4287F" w:rsidP="00C4287F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12 February 2022</w:t>
      </w:r>
    </w:p>
    <w:p w14:paraId="167B28C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524F2" w14:textId="77777777" w:rsidR="00C4287F" w:rsidRDefault="00C4287F" w:rsidP="009139A6">
      <w:r>
        <w:separator/>
      </w:r>
    </w:p>
  </w:endnote>
  <w:endnote w:type="continuationSeparator" w:id="0">
    <w:p w14:paraId="6E5D9418" w14:textId="77777777" w:rsidR="00C4287F" w:rsidRDefault="00C4287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96BD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61FE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19E7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8AAD2" w14:textId="77777777" w:rsidR="00C4287F" w:rsidRDefault="00C4287F" w:rsidP="009139A6">
      <w:r>
        <w:separator/>
      </w:r>
    </w:p>
  </w:footnote>
  <w:footnote w:type="continuationSeparator" w:id="0">
    <w:p w14:paraId="361FC861" w14:textId="77777777" w:rsidR="00C4287F" w:rsidRDefault="00C4287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22D9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8F9B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62A0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87F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4287F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701FCE"/>
  <w15:chartTrackingRefBased/>
  <w15:docId w15:val="{4984D2A0-C375-4C49-8B6A-47D738A83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2022-03-05T21:00:00Z</dcterms:created>
  <dcterms:modified xsi:type="dcterms:W3CDTF">2022-03-05T21:00:00Z</dcterms:modified>
</cp:coreProperties>
</file>